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5B3AB" w14:textId="77777777" w:rsidR="00F922DF" w:rsidRDefault="00F922DF" w:rsidP="00F922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SWAYNYN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7F8A53B3" w14:textId="77777777" w:rsidR="00F922DF" w:rsidRDefault="00F922DF" w:rsidP="00F922DF">
      <w:pPr>
        <w:pStyle w:val="NoSpacing"/>
        <w:rPr>
          <w:rFonts w:cs="Times New Roman"/>
          <w:szCs w:val="24"/>
        </w:rPr>
      </w:pPr>
    </w:p>
    <w:p w14:paraId="78B9FD26" w14:textId="77777777" w:rsidR="00F922DF" w:rsidRDefault="00F922DF" w:rsidP="00F922DF">
      <w:pPr>
        <w:pStyle w:val="NoSpacing"/>
        <w:rPr>
          <w:rFonts w:cs="Times New Roman"/>
          <w:szCs w:val="24"/>
        </w:rPr>
      </w:pPr>
    </w:p>
    <w:p w14:paraId="12319637" w14:textId="77777777" w:rsidR="00F922DF" w:rsidRDefault="00F922DF" w:rsidP="00F922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Kent into lands held by</w:t>
      </w:r>
    </w:p>
    <w:p w14:paraId="135C75C1" w14:textId="77777777" w:rsidR="00F922DF" w:rsidRDefault="00F922DF" w:rsidP="00F922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5D1E2250" w14:textId="77777777" w:rsidR="00F922DF" w:rsidRDefault="00F922DF" w:rsidP="00F922D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8172F8D" w14:textId="77777777" w:rsidR="00F922DF" w:rsidRDefault="00F922DF" w:rsidP="00F922D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p.36)</w:t>
      </w:r>
    </w:p>
    <w:p w14:paraId="5C8821EB" w14:textId="77777777" w:rsidR="00F922DF" w:rsidRDefault="00F922DF" w:rsidP="00F922DF">
      <w:pPr>
        <w:pStyle w:val="NoSpacing"/>
        <w:rPr>
          <w:rFonts w:eastAsia="Times New Roman" w:cs="Times New Roman"/>
          <w:szCs w:val="24"/>
        </w:rPr>
      </w:pPr>
    </w:p>
    <w:p w14:paraId="6D8A0B36" w14:textId="77777777" w:rsidR="00F922DF" w:rsidRDefault="00F922DF" w:rsidP="00F922DF">
      <w:pPr>
        <w:pStyle w:val="NoSpacing"/>
        <w:rPr>
          <w:rFonts w:eastAsia="Times New Roman" w:cs="Times New Roman"/>
          <w:szCs w:val="24"/>
        </w:rPr>
      </w:pPr>
    </w:p>
    <w:p w14:paraId="63DD0476" w14:textId="77777777" w:rsidR="00F922DF" w:rsidRPr="008117B3" w:rsidRDefault="00F922DF" w:rsidP="00F922D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200CC86A" w14:textId="310107CC" w:rsidR="00BA00AB" w:rsidRPr="00F922DF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F922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C625E" w14:textId="77777777" w:rsidR="00F922DF" w:rsidRDefault="00F922DF" w:rsidP="009139A6">
      <w:r>
        <w:separator/>
      </w:r>
    </w:p>
  </w:endnote>
  <w:endnote w:type="continuationSeparator" w:id="0">
    <w:p w14:paraId="55E4AE1B" w14:textId="77777777" w:rsidR="00F922DF" w:rsidRDefault="00F922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8C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C66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37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49C0" w14:textId="77777777" w:rsidR="00F922DF" w:rsidRDefault="00F922DF" w:rsidP="009139A6">
      <w:r>
        <w:separator/>
      </w:r>
    </w:p>
  </w:footnote>
  <w:footnote w:type="continuationSeparator" w:id="0">
    <w:p w14:paraId="22B43492" w14:textId="77777777" w:rsidR="00F922DF" w:rsidRDefault="00F922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4E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81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72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D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1C985"/>
  <w15:chartTrackingRefBased/>
  <w15:docId w15:val="{7154C8F5-BA5E-47B0-803A-C9CBC1E0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2022-11-24T20:33:00Z</dcterms:created>
  <dcterms:modified xsi:type="dcterms:W3CDTF">2022-11-24T20:33:00Z</dcterms:modified>
</cp:coreProperties>
</file>